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>
              <w:t>Приложение 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850C65" w:rsidP="003A6ACC">
            <w:r>
              <w:t>от 14.12.2017</w:t>
            </w:r>
            <w:r w:rsidR="000C2E00">
              <w:t xml:space="preserve"> № </w:t>
            </w:r>
            <w:r>
              <w:t>27-200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0730" w:rsidRDefault="00CE1B2B" w:rsidP="00C5134F">
            <w:pPr>
              <w:jc w:val="center"/>
              <w:rPr>
                <w:b/>
              </w:rPr>
            </w:pPr>
            <w:r w:rsidRPr="00604DA2">
              <w:rPr>
                <w:b/>
              </w:rPr>
              <w:t>Перечень главных администраторов доходов бюджета муниципально</w:t>
            </w:r>
            <w:r w:rsidR="00E40730">
              <w:rPr>
                <w:b/>
              </w:rPr>
              <w:t>го образования «Город Саратов»,</w:t>
            </w:r>
          </w:p>
          <w:p w:rsidR="00CE1B2B" w:rsidRPr="00604DA2" w:rsidRDefault="00CE1B2B" w:rsidP="00C5134F">
            <w:pPr>
              <w:jc w:val="center"/>
              <w:rPr>
                <w:b/>
              </w:rPr>
            </w:pPr>
            <w:r w:rsidRPr="00604DA2">
              <w:rPr>
                <w:b/>
              </w:rPr>
              <w:t>закрепляемые за ними виды (подвиды) доходов бюджета</w:t>
            </w:r>
          </w:p>
          <w:p w:rsidR="00850C65" w:rsidRDefault="00962617" w:rsidP="00C5134F">
            <w:pPr>
              <w:jc w:val="center"/>
            </w:pPr>
            <w:r>
              <w:t>(в редакции решения Саратовской городской Думы от 19.04.2018 № 33-246)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Наименование</w:t>
            </w:r>
          </w:p>
        </w:tc>
      </w:tr>
    </w:tbl>
    <w:p w:rsidR="00CE1B2B" w:rsidRPr="00CE1B2B" w:rsidRDefault="00CE1B2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CE1B2B" w:rsidTr="00CE1B2B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продажи квартир,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САРАТОВСКАЯ ГОРОДСКАЯ ДУМА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Безвозмездные поступления от других бюджетов бюджетной системы Российской Федерации</w:t>
            </w:r>
            <w:r w:rsidRPr="00CE1B2B">
              <w:rPr>
                <w:vertAlign w:val="superscript"/>
              </w:rP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2 19 00000 04 0000 151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оказания платных услуг (работ) получателями средств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доходы от компенсации затрат бюджетов городских округов</w:t>
            </w:r>
            <w:r w:rsidRPr="00CE1B2B">
              <w:rPr>
                <w:vertAlign w:val="superscript"/>
              </w:rPr>
              <w:t>1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CE1B2B">
              <w:rPr>
                <w:vertAlign w:val="superscript"/>
              </w:rPr>
              <w:t>2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Невыясненные поступления, зачисляемые в бюджеты городских округов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CE1B2B" w:rsidRDefault="00CE1B2B" w:rsidP="00C5134F">
            <w:r>
              <w:t>Прочие неналоговые доходы бюджетов городских округов</w:t>
            </w:r>
          </w:p>
        </w:tc>
      </w:tr>
    </w:tbl>
    <w:p w:rsidR="00CE1B2B" w:rsidRDefault="00CE1B2B">
      <w:pPr>
        <w:sectPr w:rsidR="00CE1B2B" w:rsidSect="00CE1B2B">
          <w:headerReference w:type="even" r:id="rId7"/>
          <w:headerReference w:type="default" r:id="rId8"/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CE1B2B" w:rsidRDefault="00CE1B2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CE1B2B" w:rsidTr="00C5134F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1B2B" w:rsidRDefault="00CE1B2B" w:rsidP="00C5134F">
            <w:pPr>
              <w:jc w:val="center"/>
            </w:pPr>
            <w:r>
              <w:t>3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pPr>
              <w:jc w:val="center"/>
            </w:pPr>
            <w:r>
              <w:t xml:space="preserve">2 18 04000 04 0000 180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E1B2B" w:rsidRDefault="00CE1B2B" w:rsidP="00C5134F">
            <w:r>
              <w:t>Доходы бюджетов городских округов от возврата организациями остатков субсидий прошлых лет</w:t>
            </w:r>
            <w:r w:rsidRPr="00CE1B2B">
              <w:rPr>
                <w:vertAlign w:val="superscript"/>
              </w:rPr>
              <w:t>4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r>
              <w:t xml:space="preserve">  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5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/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1B2B" w:rsidRDefault="00CE1B2B" w:rsidP="00C5134F">
            <w:r w:rsidRPr="00CE1B2B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B2B" w:rsidTr="00CE1B2B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1B2B" w:rsidRDefault="00CE1B2B" w:rsidP="00C513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CE1B2B" w:rsidRDefault="00E2598B" w:rsidP="00CE1B2B"/>
    <w:sectPr w:rsidR="00E2598B" w:rsidRPr="00CE1B2B" w:rsidSect="00CE1B2B"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324" w:rsidRDefault="00F95324" w:rsidP="00CE1B2B">
      <w:r>
        <w:separator/>
      </w:r>
    </w:p>
  </w:endnote>
  <w:endnote w:type="continuationSeparator" w:id="1">
    <w:p w:rsidR="00F95324" w:rsidRDefault="00F95324" w:rsidP="00CE1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324" w:rsidRDefault="00F95324" w:rsidP="00CE1B2B">
      <w:r>
        <w:separator/>
      </w:r>
    </w:p>
  </w:footnote>
  <w:footnote w:type="continuationSeparator" w:id="1">
    <w:p w:rsidR="00F95324" w:rsidRDefault="00F95324" w:rsidP="00CE1B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2B" w:rsidRDefault="006B3E85" w:rsidP="00B5310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E1B2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E1B2B" w:rsidRDefault="00CE1B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B2B" w:rsidRDefault="006B3E85" w:rsidP="00B5310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E1B2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40730">
      <w:rPr>
        <w:rStyle w:val="a9"/>
        <w:noProof/>
      </w:rPr>
      <w:t>17</w:t>
    </w:r>
    <w:r>
      <w:rPr>
        <w:rStyle w:val="a9"/>
      </w:rPr>
      <w:fldChar w:fldCharType="end"/>
    </w:r>
  </w:p>
  <w:p w:rsidR="00CE1B2B" w:rsidRDefault="00CE1B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CE1B2B"/>
    <w:rsid w:val="00001685"/>
    <w:rsid w:val="00065CBA"/>
    <w:rsid w:val="000C2E00"/>
    <w:rsid w:val="001F1F73"/>
    <w:rsid w:val="00222F58"/>
    <w:rsid w:val="0029783C"/>
    <w:rsid w:val="002C3F39"/>
    <w:rsid w:val="002F3031"/>
    <w:rsid w:val="00345B14"/>
    <w:rsid w:val="003A6ACC"/>
    <w:rsid w:val="003D2688"/>
    <w:rsid w:val="005C5201"/>
    <w:rsid w:val="00604DA2"/>
    <w:rsid w:val="006808C6"/>
    <w:rsid w:val="006B3E85"/>
    <w:rsid w:val="00850C65"/>
    <w:rsid w:val="008C498E"/>
    <w:rsid w:val="00962617"/>
    <w:rsid w:val="00A24CAF"/>
    <w:rsid w:val="00A255B4"/>
    <w:rsid w:val="00A32555"/>
    <w:rsid w:val="00AA220E"/>
    <w:rsid w:val="00B31AC2"/>
    <w:rsid w:val="00B86906"/>
    <w:rsid w:val="00B912FD"/>
    <w:rsid w:val="00C632E2"/>
    <w:rsid w:val="00CE1B2B"/>
    <w:rsid w:val="00E2598B"/>
    <w:rsid w:val="00E40730"/>
    <w:rsid w:val="00EA5AFC"/>
    <w:rsid w:val="00F34E62"/>
    <w:rsid w:val="00F6400A"/>
    <w:rsid w:val="00F9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1B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E1B2B"/>
    <w:rPr>
      <w:color w:val="800080"/>
      <w:u w:val="single"/>
    </w:rPr>
  </w:style>
  <w:style w:type="paragraph" w:customStyle="1" w:styleId="xl64">
    <w:name w:val="xl64"/>
    <w:basedOn w:val="a"/>
    <w:rsid w:val="00CE1B2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CE1B2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E1B2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E1B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E1B2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E1B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E1B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E1B2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E1B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E1B2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E1B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E1B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E1B2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E1B2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E1B2B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E1B2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E1B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1B2B"/>
  </w:style>
  <w:style w:type="paragraph" w:styleId="a7">
    <w:name w:val="footer"/>
    <w:basedOn w:val="a"/>
    <w:link w:val="a8"/>
    <w:uiPriority w:val="99"/>
    <w:semiHidden/>
    <w:unhideWhenUsed/>
    <w:rsid w:val="00CE1B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1B2B"/>
  </w:style>
  <w:style w:type="character" w:styleId="a9">
    <w:name w:val="page number"/>
    <w:basedOn w:val="a0"/>
    <w:uiPriority w:val="99"/>
    <w:semiHidden/>
    <w:unhideWhenUsed/>
    <w:rsid w:val="00CE1B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SHKI~1.SAR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1</Pages>
  <Words>6622</Words>
  <Characters>37751</Characters>
  <Application>Microsoft Office Word</Application>
  <DocSecurity>0</DocSecurity>
  <Lines>314</Lines>
  <Paragraphs>88</Paragraphs>
  <ScaleCrop>false</ScaleCrop>
  <Company/>
  <LinksUpToDate>false</LinksUpToDate>
  <CharactersWithSpaces>44285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dushkinamn</dc:creator>
  <cp:lastModifiedBy>ZaharovaEA</cp:lastModifiedBy>
  <cp:revision>9</cp:revision>
  <dcterms:created xsi:type="dcterms:W3CDTF">2018-04-06T11:06:00Z</dcterms:created>
  <dcterms:modified xsi:type="dcterms:W3CDTF">2018-12-26T08:08:00Z</dcterms:modified>
</cp:coreProperties>
</file>